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3D" w:rsidRPr="006800CA" w:rsidRDefault="00D40E3D" w:rsidP="006C6466">
      <w:pPr>
        <w:spacing w:after="0" w:line="240" w:lineRule="auto"/>
        <w:jc w:val="both"/>
        <w:rPr>
          <w:rFonts w:cs="Calibri"/>
          <w:b/>
        </w:rPr>
      </w:pPr>
      <w:bookmarkStart w:id="0" w:name="_GoBack"/>
      <w:bookmarkEnd w:id="0"/>
      <w:r w:rsidRPr="006800CA">
        <w:rPr>
          <w:rFonts w:cs="Calibri"/>
          <w:b/>
        </w:rPr>
        <w:t>Adı Soyadı</w:t>
      </w:r>
      <w:r w:rsidRPr="006800CA">
        <w:rPr>
          <w:rFonts w:cs="Calibri"/>
          <w:b/>
        </w:rPr>
        <w:tab/>
        <w:t>:</w:t>
      </w:r>
    </w:p>
    <w:p w:rsidR="00D40E3D" w:rsidRPr="006800CA" w:rsidRDefault="00D40E3D" w:rsidP="006C6466">
      <w:pPr>
        <w:spacing w:after="0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Sınıfı / No</w:t>
      </w:r>
      <w:r w:rsidRPr="006800CA">
        <w:rPr>
          <w:rFonts w:cs="Calibri"/>
          <w:b/>
        </w:rPr>
        <w:tab/>
        <w:t>: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1. Aşağıdaki harflerden farklı olanı işaretleyiniz.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</w:rPr>
      </w:pPr>
      <w:r w:rsidRPr="006800CA">
        <w:rPr>
          <w:rFonts w:cs="Calibri"/>
        </w:rPr>
        <w:t>a)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b)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c)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d)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2. (Lamelif) ile ilgili aşağıdaki ifadelerden hangisi yanlıştır.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a) Bir lam ve bir elif harfinin bir araya gelmesiyle oluşur.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b) Üzerinde sadece bir hareke varsa Lam harfi harekeli okunur.</w:t>
      </w:r>
    </w:p>
    <w:p w:rsidR="00D40E3D" w:rsidRPr="006800CA" w:rsidRDefault="00D40E3D" w:rsidP="00404A47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 xml:space="preserve">c) Önce </w:t>
      </w:r>
      <w:r>
        <w:rPr>
          <w:rFonts w:cs="Calibri"/>
        </w:rPr>
        <w:t>lam</w:t>
      </w:r>
      <w:r w:rsidRPr="006800CA">
        <w:rPr>
          <w:rFonts w:cs="Calibri"/>
        </w:rPr>
        <w:t xml:space="preserve"> harfi okunur.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d) İki hareke aynı anda almaz.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3. Aşağıdaki tanımlardan yanlış olanı işaretleyiniz.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a) Ötre harekesi kalın harfleri u, ince harfleri ü sesi ile okutur.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b) Üstün harekesi kalın harfleri a, ince harfleri e sesi ile okutur.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c) Şedde harfleri uzatarak okutur.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d) Tenvin, kelimelerin son harekesinde olur.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4. Aşağıdaki harflerden hangileri harekesiz olduklarında okunmaz?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</w:rPr>
      </w:pPr>
      <w:r w:rsidRPr="006800CA">
        <w:rPr>
          <w:rFonts w:cs="Calibri"/>
        </w:rPr>
        <w:t>Elif</w:t>
      </w:r>
      <w:r w:rsidRPr="006800CA">
        <w:rPr>
          <w:rFonts w:cs="Calibri"/>
        </w:rPr>
        <w:tab/>
        <w:t>Vav</w:t>
      </w:r>
      <w:r w:rsidRPr="006800CA">
        <w:rPr>
          <w:rFonts w:cs="Calibri"/>
        </w:rPr>
        <w:tab/>
        <w:t>Ya</w:t>
      </w:r>
      <w:r w:rsidRPr="006800CA">
        <w:rPr>
          <w:rFonts w:cs="Calibri"/>
        </w:rPr>
        <w:tab/>
        <w:t xml:space="preserve">Lam </w:t>
      </w:r>
      <w:r w:rsidRPr="006800CA">
        <w:rPr>
          <w:rFonts w:cs="Calibri"/>
        </w:rPr>
        <w:tab/>
        <w:t>Nun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</w:rPr>
      </w:pPr>
      <w:r w:rsidRPr="006800CA">
        <w:rPr>
          <w:rFonts w:cs="Calibri"/>
        </w:rPr>
        <w:t>a) I-II-III</w:t>
      </w:r>
      <w:r w:rsidRPr="006800CA">
        <w:rPr>
          <w:rFonts w:cs="Calibri"/>
        </w:rPr>
        <w:tab/>
      </w:r>
      <w:r>
        <w:rPr>
          <w:rFonts w:cs="Calibri"/>
        </w:rPr>
        <w:t xml:space="preserve"> ve IV</w:t>
      </w:r>
      <w:r>
        <w:rPr>
          <w:rFonts w:cs="Calibri"/>
        </w:rPr>
        <w:tab/>
      </w:r>
      <w:r w:rsidRPr="006800CA">
        <w:rPr>
          <w:rFonts w:cs="Calibri"/>
        </w:rPr>
        <w:t>b) III ve IV</w:t>
      </w:r>
      <w:r>
        <w:rPr>
          <w:rFonts w:cs="Calibri"/>
        </w:rPr>
        <w:tab/>
      </w:r>
      <w:r w:rsidRPr="006800CA">
        <w:rPr>
          <w:rFonts w:cs="Calibri"/>
        </w:rPr>
        <w:t>c) Yalnız IV</w:t>
      </w:r>
      <w:r>
        <w:rPr>
          <w:rFonts w:cs="Calibri"/>
        </w:rPr>
        <w:tab/>
      </w:r>
      <w:r w:rsidRPr="006800CA">
        <w:rPr>
          <w:rFonts w:cs="Calibri"/>
        </w:rPr>
        <w:t xml:space="preserve">d) </w:t>
      </w:r>
      <w:r>
        <w:rPr>
          <w:rFonts w:cs="Calibri"/>
        </w:rPr>
        <w:t>I-II-III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5. hu zamiri ile ilgili aşağıdaki bilgilerden hangisi doğrudur?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a) Zamirin öncesindeki harf harekeli ise Hu zamiri uzatılarak okunur.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 xml:space="preserve">b) </w:t>
      </w:r>
      <w:r>
        <w:rPr>
          <w:rFonts w:cs="Calibri"/>
        </w:rPr>
        <w:t xml:space="preserve">  </w:t>
      </w:r>
      <w:r w:rsidRPr="006800CA">
        <w:rPr>
          <w:rFonts w:cs="Calibri"/>
        </w:rPr>
        <w:t>Hu zamiri her zaman ötre harekeli olur.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c) Zamirin öncesindeki harf harekesiz ise zamir okunmaz.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 xml:space="preserve">d) </w:t>
      </w:r>
      <w:r>
        <w:rPr>
          <w:rFonts w:cs="Calibri"/>
        </w:rPr>
        <w:t xml:space="preserve">   </w:t>
      </w:r>
      <w:r w:rsidRPr="006800CA">
        <w:rPr>
          <w:rFonts w:cs="Calibri"/>
        </w:rPr>
        <w:t>Zamir olduğu için her zaman uzatılarak okunur.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6. Aşağıdaki cümlelerden yanlış olanı işaretleyiniz.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a) Üstün harekesi dik yazılmışsa asar denir, gizli bir harekesiz elif varmış gibi harf uzatılarak okunur.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b) Esre harekesi dik yazılmışsa çeker denir, gizli bir ya harfi varmış gibi harf uzatılarak okunur.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c) Ötre harekesi dik yazılmışsa atar denir, gizli bir vav harfi varmış gibi harf uzatılarak okunur.</w:t>
      </w:r>
    </w:p>
    <w:p w:rsidR="00D40E3D" w:rsidRPr="006800CA" w:rsidRDefault="00D40E3D" w:rsidP="00082039">
      <w:pPr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>d) Gizli vav harfi yalnızca hu zamirinde olur.</w:t>
      </w:r>
    </w:p>
    <w:p w:rsidR="00D40E3D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</w:rPr>
      </w:pPr>
      <w:r w:rsidRPr="006800CA">
        <w:rPr>
          <w:rFonts w:cs="Calibri"/>
          <w:b/>
        </w:rPr>
        <w:t>7. Med harfleri kaç tanedir?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</w:rPr>
      </w:pPr>
      <w:r w:rsidRPr="006800CA">
        <w:rPr>
          <w:rFonts w:cs="Calibri"/>
        </w:rPr>
        <w:t>a) 1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b) 2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c) 3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d) 4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 w:rsidRPr="006800CA">
        <w:rPr>
          <w:rFonts w:cs="Calibri"/>
          <w:b/>
          <w:bCs/>
        </w:rPr>
        <w:t>8. Sebeb-i Med kaç tanedir?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 w:rsidRPr="006800CA">
        <w:rPr>
          <w:rFonts w:cs="Calibri"/>
        </w:rPr>
        <w:t xml:space="preserve">A) 1 </w:t>
      </w:r>
      <w:r w:rsidRPr="006800CA">
        <w:rPr>
          <w:rFonts w:cs="Calibri"/>
        </w:rPr>
        <w:tab/>
        <w:t xml:space="preserve">B) 2 </w:t>
      </w:r>
      <w:r w:rsidRPr="006800CA">
        <w:rPr>
          <w:rFonts w:cs="Calibri"/>
        </w:rPr>
        <w:tab/>
        <w:t xml:space="preserve">C) 3 </w:t>
      </w:r>
      <w:r w:rsidRPr="006800CA">
        <w:rPr>
          <w:rFonts w:cs="Calibri"/>
        </w:rPr>
        <w:tab/>
        <w:t>D) 4</w:t>
      </w:r>
      <w:r w:rsidRPr="006800CA">
        <w:rPr>
          <w:rFonts w:cs="Calibri"/>
          <w:b/>
          <w:bCs/>
        </w:rPr>
        <w:t xml:space="preserve"> 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</w:rPr>
        <w:t>9</w:t>
      </w:r>
      <w:r w:rsidRPr="006800CA">
        <w:rPr>
          <w:rFonts w:cs="Calibri"/>
          <w:b/>
        </w:rPr>
        <w:t xml:space="preserve">. </w:t>
      </w:r>
      <w:r w:rsidRPr="006800CA">
        <w:rPr>
          <w:rFonts w:cs="Calibri"/>
          <w:b/>
          <w:bCs/>
        </w:rPr>
        <w:t>Bir önceki harfin harekesi ötre olduğunda hangi harf “harf-i med” olur?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color w:val="000000"/>
          <w:rtl/>
        </w:rPr>
      </w:pPr>
      <w:r w:rsidRPr="006800CA">
        <w:rPr>
          <w:rFonts w:cs="Calibri"/>
          <w:color w:val="000000"/>
        </w:rPr>
        <w:t xml:space="preserve">a) </w:t>
      </w:r>
      <w:r w:rsidRPr="006800CA">
        <w:rPr>
          <w:rFonts w:cs="HASENAT (Arabic)" w:hint="cs"/>
          <w:color w:val="000000"/>
          <w:rtl/>
        </w:rPr>
        <w:t>ا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b) </w:t>
      </w:r>
      <w:r w:rsidRPr="006800CA">
        <w:rPr>
          <w:rFonts w:cs="HASENAT (Arabic)" w:hint="cs"/>
          <w:color w:val="000000"/>
          <w:rtl/>
        </w:rPr>
        <w:t>و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c) </w:t>
      </w:r>
      <w:r w:rsidRPr="006800CA">
        <w:rPr>
          <w:rFonts w:cs="HASENAT (Arabic)" w:hint="cs"/>
          <w:color w:val="000000"/>
          <w:rtl/>
        </w:rPr>
        <w:t>ى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d)  </w:t>
      </w:r>
      <w:r w:rsidRPr="006800CA">
        <w:rPr>
          <w:rFonts w:cs="HASENAT (Arabic)" w:hint="cs"/>
          <w:color w:val="000000"/>
          <w:rtl/>
        </w:rPr>
        <w:t>ء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</w:rPr>
        <w:t>10</w:t>
      </w:r>
      <w:r w:rsidRPr="006800CA">
        <w:rPr>
          <w:rFonts w:cs="Calibri"/>
          <w:b/>
        </w:rPr>
        <w:t xml:space="preserve">. </w:t>
      </w:r>
      <w:r w:rsidRPr="006800CA">
        <w:rPr>
          <w:rFonts w:cs="Calibri"/>
          <w:b/>
          <w:bCs/>
        </w:rPr>
        <w:t>Bir önceki harfin harekesi esre olduğunda hangi harf “harf-i med” olur?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color w:val="000000"/>
          <w:rtl/>
        </w:rPr>
      </w:pPr>
      <w:r w:rsidRPr="006800CA">
        <w:rPr>
          <w:rFonts w:cs="Calibri"/>
          <w:color w:val="000000"/>
        </w:rPr>
        <w:t xml:space="preserve">a) </w:t>
      </w:r>
      <w:r w:rsidRPr="006800CA">
        <w:rPr>
          <w:rFonts w:cs="HASENAT (Arabic)" w:hint="cs"/>
          <w:color w:val="000000"/>
          <w:rtl/>
        </w:rPr>
        <w:t>ا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b) </w:t>
      </w:r>
      <w:r w:rsidRPr="006800CA">
        <w:rPr>
          <w:rFonts w:cs="HASENAT (Arabic)" w:hint="cs"/>
          <w:color w:val="000000"/>
          <w:rtl/>
        </w:rPr>
        <w:t>و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c) </w:t>
      </w:r>
      <w:r w:rsidRPr="006800CA">
        <w:rPr>
          <w:rFonts w:cs="HASENAT (Arabic)" w:hint="cs"/>
          <w:color w:val="000000"/>
          <w:rtl/>
        </w:rPr>
        <w:t>ى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d)  </w:t>
      </w:r>
      <w:r w:rsidRPr="006800CA">
        <w:rPr>
          <w:rFonts w:cs="HASENAT (Arabic)" w:hint="cs"/>
          <w:color w:val="000000"/>
          <w:rtl/>
        </w:rPr>
        <w:t>ء</w:t>
      </w:r>
    </w:p>
    <w:p w:rsidR="00D40E3D" w:rsidRPr="006800CA" w:rsidRDefault="00D40E3D" w:rsidP="006800CA">
      <w:pPr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11</w:t>
      </w:r>
      <w:r w:rsidRPr="006800CA">
        <w:rPr>
          <w:rFonts w:cs="Calibri"/>
          <w:b/>
          <w:bCs/>
        </w:rPr>
        <w:t>. Bir önceki harfin harekesi üstün olduğunda hangi harf “harf-i med” olur?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color w:val="000000"/>
          <w:rtl/>
        </w:rPr>
      </w:pPr>
      <w:r w:rsidRPr="006800CA">
        <w:rPr>
          <w:rFonts w:cs="Calibri"/>
          <w:color w:val="000000"/>
        </w:rPr>
        <w:t xml:space="preserve">a) </w:t>
      </w:r>
      <w:r w:rsidRPr="006800CA">
        <w:rPr>
          <w:rFonts w:cs="HASENAT (Arabic)" w:hint="cs"/>
          <w:color w:val="000000"/>
          <w:rtl/>
        </w:rPr>
        <w:t>ا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b) </w:t>
      </w:r>
      <w:r w:rsidRPr="006800CA">
        <w:rPr>
          <w:rFonts w:cs="HASENAT (Arabic)" w:hint="cs"/>
          <w:color w:val="000000"/>
          <w:rtl/>
        </w:rPr>
        <w:t>و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c) </w:t>
      </w:r>
      <w:r w:rsidRPr="006800CA">
        <w:rPr>
          <w:rFonts w:cs="HASENAT (Arabic)" w:hint="cs"/>
          <w:color w:val="000000"/>
          <w:rtl/>
        </w:rPr>
        <w:t>ى</w:t>
      </w:r>
      <w:r w:rsidRPr="006800CA">
        <w:rPr>
          <w:rFonts w:cs="Calibri"/>
          <w:color w:val="000000"/>
        </w:rPr>
        <w:t xml:space="preserve">  </w:t>
      </w:r>
      <w:r w:rsidRPr="006800CA">
        <w:rPr>
          <w:rFonts w:cs="Calibri"/>
          <w:color w:val="000000"/>
        </w:rPr>
        <w:tab/>
      </w:r>
      <w:r w:rsidRPr="006800CA">
        <w:rPr>
          <w:rFonts w:cs="Calibri"/>
          <w:color w:val="000000"/>
        </w:rPr>
        <w:tab/>
        <w:t xml:space="preserve">d)  </w:t>
      </w:r>
      <w:r w:rsidRPr="006800CA">
        <w:rPr>
          <w:rFonts w:cs="HASENAT (Arabic)" w:hint="cs"/>
          <w:color w:val="000000"/>
          <w:rtl/>
        </w:rPr>
        <w:t>ء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12</w:t>
      </w:r>
      <w:r w:rsidRPr="006800CA">
        <w:rPr>
          <w:rFonts w:cs="Calibri"/>
          <w:b/>
          <w:bCs/>
        </w:rPr>
        <w:t>. Medd-i Tabii’nin bir elif miktarı uzatılmasının hükmü nedir?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</w:rPr>
      </w:pPr>
      <w:r>
        <w:rPr>
          <w:rFonts w:cs="Calibri"/>
        </w:rPr>
        <w:t>a</w:t>
      </w:r>
      <w:r w:rsidRPr="006800CA">
        <w:rPr>
          <w:rFonts w:cs="Calibri"/>
        </w:rPr>
        <w:t xml:space="preserve">) Sünnet </w:t>
      </w:r>
      <w:r>
        <w:rPr>
          <w:rFonts w:cs="Calibri"/>
        </w:rPr>
        <w:tab/>
        <w:t>b</w:t>
      </w:r>
      <w:r w:rsidRPr="006800CA">
        <w:rPr>
          <w:rFonts w:cs="Calibri"/>
        </w:rPr>
        <w:t xml:space="preserve">) Vacip </w:t>
      </w:r>
      <w:r>
        <w:rPr>
          <w:rFonts w:cs="Calibri"/>
        </w:rPr>
        <w:tab/>
        <w:t>c) Mendup</w:t>
      </w:r>
      <w:r>
        <w:rPr>
          <w:rFonts w:cs="Calibri"/>
        </w:rPr>
        <w:tab/>
        <w:t>d</w:t>
      </w:r>
      <w:r w:rsidRPr="006800CA">
        <w:rPr>
          <w:rFonts w:cs="Calibri"/>
        </w:rPr>
        <w:t xml:space="preserve">) </w:t>
      </w:r>
      <w:r>
        <w:rPr>
          <w:rFonts w:cs="Calibri"/>
        </w:rPr>
        <w:t>Caiz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13. </w:t>
      </w:r>
      <w:r w:rsidRPr="006800CA">
        <w:rPr>
          <w:rFonts w:cs="Calibri"/>
          <w:b/>
          <w:bCs/>
        </w:rPr>
        <w:t>Harflerin mahreç ve sıfatlarına uymak suretiyle, Kur’an-ı Kerim’i hatasız okumayı konu edinen ilme ne denir?</w:t>
      </w:r>
    </w:p>
    <w:p w:rsidR="00D40E3D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</w:rPr>
      </w:pPr>
      <w:r>
        <w:rPr>
          <w:rFonts w:cs="Calibri"/>
        </w:rPr>
        <w:t>a</w:t>
      </w:r>
      <w:r w:rsidRPr="006800CA">
        <w:rPr>
          <w:rFonts w:cs="Calibri"/>
        </w:rPr>
        <w:t xml:space="preserve">) Tecvid </w:t>
      </w:r>
      <w:r>
        <w:rPr>
          <w:rFonts w:cs="Calibri"/>
        </w:rPr>
        <w:tab/>
        <w:t>b</w:t>
      </w:r>
      <w:r w:rsidRPr="006800CA">
        <w:rPr>
          <w:rFonts w:cs="Calibri"/>
        </w:rPr>
        <w:t xml:space="preserve">) Fıkıh </w:t>
      </w:r>
      <w:r>
        <w:rPr>
          <w:rFonts w:cs="Calibri"/>
        </w:rPr>
        <w:tab/>
      </w:r>
      <w:r>
        <w:rPr>
          <w:rFonts w:cs="Calibri"/>
        </w:rPr>
        <w:tab/>
        <w:t>c</w:t>
      </w:r>
      <w:r w:rsidRPr="006800CA">
        <w:rPr>
          <w:rFonts w:cs="Calibri"/>
        </w:rPr>
        <w:t xml:space="preserve">) Hadis </w:t>
      </w:r>
      <w:r>
        <w:rPr>
          <w:rFonts w:cs="Calibri"/>
        </w:rPr>
        <w:tab/>
        <w:t>d</w:t>
      </w:r>
      <w:r w:rsidRPr="006800CA">
        <w:rPr>
          <w:rFonts w:cs="Calibri"/>
        </w:rPr>
        <w:t xml:space="preserve">) Tefsir </w:t>
      </w:r>
    </w:p>
    <w:p w:rsidR="00D40E3D" w:rsidRPr="006800CA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14. </w:t>
      </w:r>
      <w:r w:rsidRPr="006800CA">
        <w:rPr>
          <w:rFonts w:cs="Calibri"/>
          <w:b/>
          <w:bCs/>
        </w:rPr>
        <w:t>Kur’an’da bazı kelimelerin altında bulunan Kasr işareti neyi ifade etmektedir?</w:t>
      </w:r>
    </w:p>
    <w:p w:rsidR="00D40E3D" w:rsidRPr="006800CA" w:rsidRDefault="00D40E3D" w:rsidP="000820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 xml:space="preserve">a) Uzatarak okumayı 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b) Uzatmadan okumayı</w:t>
      </w:r>
    </w:p>
    <w:p w:rsidR="00D40E3D" w:rsidRDefault="00D40E3D" w:rsidP="000820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800CA">
        <w:rPr>
          <w:rFonts w:cs="Calibri"/>
        </w:rPr>
        <w:t xml:space="preserve">c) Kalın okumayı </w:t>
      </w:r>
      <w:r w:rsidRPr="006800CA">
        <w:rPr>
          <w:rFonts w:cs="Calibri"/>
        </w:rPr>
        <w:tab/>
      </w:r>
      <w:r w:rsidRPr="006800CA">
        <w:rPr>
          <w:rFonts w:cs="Calibri"/>
        </w:rPr>
        <w:tab/>
        <w:t>d) ince okumayı</w:t>
      </w:r>
    </w:p>
    <w:p w:rsidR="00D40E3D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15. “Kur’an-ı Kerim okumayı niçin öğrenmeliyim?” diye soran bir Müslüman’a nasıl cevap vermeliyiz?</w:t>
      </w:r>
    </w:p>
    <w:p w:rsidR="00D40E3D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16. Aşağıdaki</w:t>
      </w:r>
      <w:r w:rsidRPr="006800CA">
        <w:rPr>
          <w:rFonts w:cs="Calibri"/>
          <w:b/>
          <w:bCs/>
        </w:rPr>
        <w:t xml:space="preserve"> kelimelerde </w:t>
      </w:r>
      <w:r>
        <w:rPr>
          <w:rFonts w:cs="Calibri"/>
          <w:b/>
          <w:bCs/>
        </w:rPr>
        <w:t>okunmaması gereken harfleri, uzatılarak okunması gereken harfleri ve sebeplerini</w:t>
      </w:r>
      <w:r w:rsidRPr="006800CA">
        <w:rPr>
          <w:rFonts w:cs="Calibri"/>
          <w:b/>
          <w:bCs/>
        </w:rPr>
        <w:t xml:space="preserve"> açıklayınız.</w:t>
      </w:r>
    </w:p>
    <w:p w:rsidR="00D40E3D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</w:p>
    <w:p w:rsidR="00D40E3D" w:rsidRDefault="00D40E3D" w:rsidP="006800CA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cs="Calibri"/>
          <w:b/>
          <w:bCs/>
        </w:rPr>
      </w:pPr>
    </w:p>
    <w:p w:rsidR="00D40E3D" w:rsidRDefault="00D40E3D" w:rsidP="000820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Not: 15 ve 16. sorular 15’er diğer sorular 5’er puandır.</w:t>
      </w:r>
    </w:p>
    <w:p w:rsidR="00D40E3D" w:rsidRPr="006800CA" w:rsidRDefault="00D40E3D" w:rsidP="00082039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Başarılar</w:t>
      </w:r>
    </w:p>
    <w:sectPr w:rsidR="00D40E3D" w:rsidRPr="006800CA" w:rsidSect="00082039">
      <w:headerReference w:type="default" r:id="rId6"/>
      <w:pgSz w:w="11906" w:h="16838"/>
      <w:pgMar w:top="1560" w:right="707" w:bottom="426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3D" w:rsidRDefault="00D40E3D" w:rsidP="00673435">
      <w:pPr>
        <w:spacing w:after="0" w:line="240" w:lineRule="auto"/>
      </w:pPr>
      <w:r>
        <w:separator/>
      </w:r>
    </w:p>
  </w:endnote>
  <w:endnote w:type="continuationSeparator" w:id="0">
    <w:p w:rsidR="00D40E3D" w:rsidRDefault="00D40E3D" w:rsidP="0067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 (Arabic)">
    <w:altName w:val="Courier New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3D" w:rsidRDefault="00D40E3D" w:rsidP="00673435">
      <w:pPr>
        <w:spacing w:after="0" w:line="240" w:lineRule="auto"/>
      </w:pPr>
      <w:r>
        <w:separator/>
      </w:r>
    </w:p>
  </w:footnote>
  <w:footnote w:type="continuationSeparator" w:id="0">
    <w:p w:rsidR="00D40E3D" w:rsidRDefault="00D40E3D" w:rsidP="00673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E3D" w:rsidRDefault="00D40E3D" w:rsidP="006C6466">
    <w:pPr>
      <w:pStyle w:val="Header"/>
      <w:pBdr>
        <w:bottom w:val="thickThinSmallGap" w:sz="24" w:space="0" w:color="622423"/>
      </w:pBdr>
      <w:jc w:val="center"/>
      <w:rPr>
        <w:rFonts w:ascii="Cambria" w:hAnsi="Cambria" w:cs="Times New Roman"/>
        <w:sz w:val="32"/>
        <w:szCs w:val="32"/>
      </w:rPr>
    </w:pPr>
    <w:r w:rsidRPr="00673435">
      <w:rPr>
        <w:b/>
      </w:rPr>
      <w:t xml:space="preserve">Suşehri Anadolu İmam Hatip Lisesi </w:t>
    </w:r>
    <w:r>
      <w:rPr>
        <w:b/>
      </w:rPr>
      <w:t xml:space="preserve">2015-2016 </w:t>
    </w:r>
    <w:r w:rsidRPr="00673435">
      <w:rPr>
        <w:b/>
      </w:rPr>
      <w:t xml:space="preserve"> Eğitim Öğretim Yılı 9. Sınıflar Kur’an-ı Kerim Dersi 1. Dönem 1. Yazılı Soruları</w:t>
    </w:r>
  </w:p>
  <w:p w:rsidR="00D40E3D" w:rsidRDefault="00D40E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DFF"/>
    <w:rsid w:val="000224F7"/>
    <w:rsid w:val="00072CDA"/>
    <w:rsid w:val="00082039"/>
    <w:rsid w:val="001C0B03"/>
    <w:rsid w:val="002E0DFF"/>
    <w:rsid w:val="00402E37"/>
    <w:rsid w:val="00404A47"/>
    <w:rsid w:val="005A6D8D"/>
    <w:rsid w:val="00673435"/>
    <w:rsid w:val="006800CA"/>
    <w:rsid w:val="006B57A8"/>
    <w:rsid w:val="006C6466"/>
    <w:rsid w:val="006E3206"/>
    <w:rsid w:val="007010ED"/>
    <w:rsid w:val="00783799"/>
    <w:rsid w:val="007A6BF8"/>
    <w:rsid w:val="0094346B"/>
    <w:rsid w:val="009442A9"/>
    <w:rsid w:val="00AB46DA"/>
    <w:rsid w:val="00AD7451"/>
    <w:rsid w:val="00B40CAD"/>
    <w:rsid w:val="00BB58D4"/>
    <w:rsid w:val="00C0703E"/>
    <w:rsid w:val="00D0069F"/>
    <w:rsid w:val="00D3141C"/>
    <w:rsid w:val="00D40E3D"/>
    <w:rsid w:val="00DD564B"/>
    <w:rsid w:val="00DE668C"/>
    <w:rsid w:val="00E86FF8"/>
    <w:rsid w:val="00EF375F"/>
    <w:rsid w:val="00F52248"/>
    <w:rsid w:val="00F8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0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0D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734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7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7343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73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1</Pages>
  <Words>384</Words>
  <Characters>2191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Suşehri Anadolu İmam Hatip Lisesi 2012-2013 Eğitim Öğretim Yılı 9. Sınıflar Kur’an-ı Kerim Dersi 1. Dönem 1. Yazılı Soruları</dc:title>
  <dc:subject/>
  <dc:creator>ERENGUL</dc:creator>
  <cp:keywords/>
  <dc:description/>
  <cp:lastModifiedBy>BİRSEN</cp:lastModifiedBy>
  <cp:revision>6</cp:revision>
  <dcterms:created xsi:type="dcterms:W3CDTF">2011-11-01T06:23:00Z</dcterms:created>
  <dcterms:modified xsi:type="dcterms:W3CDTF">2015-11-07T07:47:00Z</dcterms:modified>
</cp:coreProperties>
</file>